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598D16E2" w:rsidR="00EB46E5" w:rsidRPr="00BF54FE" w:rsidRDefault="00B204E3" w:rsidP="00BF54FE">
      <w:pPr>
        <w:pStyle w:val="Titul2"/>
      </w:pPr>
      <w:r>
        <w:t xml:space="preserve">Název zakázky: </w:t>
      </w:r>
      <w:r w:rsidR="0033142C" w:rsidRPr="0033142C">
        <w:t xml:space="preserve">„Zvýšení kapacity trati Týniště n. O. - </w:t>
      </w:r>
      <w:proofErr w:type="gramStart"/>
      <w:r w:rsidR="0033142C" w:rsidRPr="0033142C">
        <w:t>Častolovice - Solnice</w:t>
      </w:r>
      <w:proofErr w:type="gramEnd"/>
      <w:r w:rsidR="0033142C" w:rsidRPr="0033142C">
        <w:t xml:space="preserve">, </w:t>
      </w:r>
      <w:r w:rsidR="0033142C">
        <w:br/>
      </w:r>
      <w:r w:rsidR="0033142C" w:rsidRPr="0033142C">
        <w:t xml:space="preserve">3. část“, II. </w:t>
      </w:r>
      <w:proofErr w:type="gramStart"/>
      <w:r w:rsidR="0033142C" w:rsidRPr="0033142C">
        <w:t>etapa - ENERGETIKA</w:t>
      </w:r>
      <w:proofErr w:type="gramEnd"/>
    </w:p>
    <w:p w14:paraId="53C30DF5" w14:textId="77777777" w:rsidR="009226C1" w:rsidRDefault="009226C1" w:rsidP="00B204E3">
      <w:pPr>
        <w:pStyle w:val="Textbezodsazen"/>
      </w:pPr>
    </w:p>
    <w:p w14:paraId="53C30DF6" w14:textId="14B3C46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4FC55088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798849A6" w14:textId="77777777" w:rsidR="00125485" w:rsidRDefault="00125485" w:rsidP="00125485">
      <w:pPr>
        <w:pStyle w:val="Textbezodsazen"/>
      </w:pPr>
      <w:r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7C7E668D" w14:textId="77777777" w:rsidR="00125485" w:rsidRDefault="00125485" w:rsidP="00125485">
      <w:pPr>
        <w:pStyle w:val="Textbezodsazen"/>
      </w:pPr>
      <w:r>
        <w:t>Bereme na vědomí, že ú</w:t>
      </w:r>
      <w:r w:rsidRPr="00637F33">
        <w:t>daje o cenách, tj. celková nabídková cena i jednotlivé dílčí cenové položky, se nepovažují za obchodní tajemství; k jejich případnému označení za obchodní tajemství se nepřihlíží.</w:t>
      </w:r>
    </w:p>
    <w:p w14:paraId="53C30E01" w14:textId="2E53D1E3" w:rsidR="00A5674E" w:rsidRDefault="00A5674E" w:rsidP="00A5674E">
      <w:pPr>
        <w:pStyle w:val="Textbezodsazen"/>
      </w:pPr>
      <w:r>
        <w:t xml:space="preserve">Žádáme, aby bylo s těmito dokumenty nakládáno podle ust. § 218 </w:t>
      </w:r>
      <w:proofErr w:type="gramStart"/>
      <w:r>
        <w:t>ZZVZ .</w:t>
      </w:r>
      <w:proofErr w:type="gramEnd"/>
    </w:p>
    <w:p w14:paraId="53C30E02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53C30E03" w14:textId="77777777" w:rsidR="00A5674E" w:rsidRDefault="00A5674E" w:rsidP="00A5674E">
      <w:pPr>
        <w:pStyle w:val="Textbezodsazen"/>
      </w:pPr>
      <w:r w:rsidRPr="000E6ABE">
        <w:rPr>
          <w:highlight w:val="yellow"/>
        </w:rPr>
        <w:lastRenderedPageBreak/>
        <w:t>[VLOŽÍ ZHOTOVITEL]</w:t>
      </w:r>
    </w:p>
    <w:p w14:paraId="53C30E04" w14:textId="77777777" w:rsidR="00A5674E" w:rsidRDefault="00A5674E" w:rsidP="00A5674E">
      <w:pPr>
        <w:pStyle w:val="Textbezodsazen"/>
      </w:pPr>
      <w:r>
        <w:t>Žádáme, aby bylo s těmito informacemi nakládáno podle ust. § 218 ZZVZ.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544F12EF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580C" w14:textId="77777777" w:rsidR="00532AE8" w:rsidRDefault="00532AE8" w:rsidP="00962258">
      <w:pPr>
        <w:spacing w:after="0" w:line="240" w:lineRule="auto"/>
      </w:pPr>
      <w:r>
        <w:separator/>
      </w:r>
    </w:p>
  </w:endnote>
  <w:endnote w:type="continuationSeparator" w:id="0">
    <w:p w14:paraId="63CC1E6A" w14:textId="77777777" w:rsidR="00532AE8" w:rsidRDefault="00532A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C738" w14:textId="77777777" w:rsidR="00532AE8" w:rsidRDefault="00532AE8" w:rsidP="00962258">
      <w:pPr>
        <w:spacing w:after="0" w:line="240" w:lineRule="auto"/>
      </w:pPr>
      <w:r>
        <w:separator/>
      </w:r>
    </w:p>
  </w:footnote>
  <w:footnote w:type="continuationSeparator" w:id="0">
    <w:p w14:paraId="56A751E9" w14:textId="77777777" w:rsidR="00532AE8" w:rsidRDefault="00532A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28FE" w14:textId="77777777" w:rsidR="0033142C" w:rsidRDefault="003314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DAC" w14:textId="77777777" w:rsidR="0033142C" w:rsidRDefault="0033142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13605">
    <w:abstractNumId w:val="5"/>
  </w:num>
  <w:num w:numId="2" w16cid:durableId="161119507">
    <w:abstractNumId w:val="4"/>
  </w:num>
  <w:num w:numId="3" w16cid:durableId="807236338">
    <w:abstractNumId w:val="2"/>
  </w:num>
  <w:num w:numId="4" w16cid:durableId="1429085200">
    <w:abstractNumId w:val="0"/>
  </w:num>
  <w:num w:numId="5" w16cid:durableId="608851611">
    <w:abstractNumId w:val="6"/>
  </w:num>
  <w:num w:numId="6" w16cid:durableId="871575515">
    <w:abstractNumId w:val="7"/>
  </w:num>
  <w:num w:numId="7" w16cid:durableId="2055930989">
    <w:abstractNumId w:val="8"/>
  </w:num>
  <w:num w:numId="8" w16cid:durableId="240680705">
    <w:abstractNumId w:val="1"/>
  </w:num>
  <w:num w:numId="9" w16cid:durableId="1640499819">
    <w:abstractNumId w:val="3"/>
  </w:num>
  <w:num w:numId="10" w16cid:durableId="537415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B7EA9"/>
    <w:rsid w:val="000C41F2"/>
    <w:rsid w:val="000D22C4"/>
    <w:rsid w:val="000D27D1"/>
    <w:rsid w:val="000E1A7F"/>
    <w:rsid w:val="000E6ABE"/>
    <w:rsid w:val="000F15F1"/>
    <w:rsid w:val="001044CA"/>
    <w:rsid w:val="00112864"/>
    <w:rsid w:val="00114472"/>
    <w:rsid w:val="00114988"/>
    <w:rsid w:val="00114DE9"/>
    <w:rsid w:val="00115069"/>
    <w:rsid w:val="001150F2"/>
    <w:rsid w:val="00125485"/>
    <w:rsid w:val="00132668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48D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1021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142C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A749E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151E7"/>
    <w:rsid w:val="00427794"/>
    <w:rsid w:val="00443C6D"/>
    <w:rsid w:val="004449EE"/>
    <w:rsid w:val="00450E74"/>
    <w:rsid w:val="00450F07"/>
    <w:rsid w:val="00453CD3"/>
    <w:rsid w:val="00460660"/>
    <w:rsid w:val="004627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254DA"/>
    <w:rsid w:val="00531CB9"/>
    <w:rsid w:val="00532AE8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80D12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C0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334E"/>
    <w:rsid w:val="0077673A"/>
    <w:rsid w:val="007846E1"/>
    <w:rsid w:val="007847D6"/>
    <w:rsid w:val="007A202B"/>
    <w:rsid w:val="007A5172"/>
    <w:rsid w:val="007A67A0"/>
    <w:rsid w:val="007B570C"/>
    <w:rsid w:val="007E3A24"/>
    <w:rsid w:val="007E4A6E"/>
    <w:rsid w:val="007F56A7"/>
    <w:rsid w:val="00800851"/>
    <w:rsid w:val="0080171C"/>
    <w:rsid w:val="0080181A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1970"/>
    <w:rsid w:val="0084257F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453C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2A27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638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07E0"/>
    <w:rsid w:val="00B97CC3"/>
    <w:rsid w:val="00BC06C4"/>
    <w:rsid w:val="00BC4818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042D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769B"/>
    <w:rsid w:val="00D521D0"/>
    <w:rsid w:val="00D52D0D"/>
    <w:rsid w:val="00D5384C"/>
    <w:rsid w:val="00D6163D"/>
    <w:rsid w:val="00D61AB8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1926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60F1"/>
    <w:rsid w:val="00F4722B"/>
    <w:rsid w:val="00F50A64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3CBA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470</Words>
  <Characters>2779</Characters>
  <Application>Microsoft Office Word</Application>
  <DocSecurity>0</DocSecurity>
  <Lines>23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2</cp:revision>
  <cp:lastPrinted>2019-03-07T14:42:00Z</cp:lastPrinted>
  <dcterms:created xsi:type="dcterms:W3CDTF">2026-06-25T08:27:00Z</dcterms:created>
  <dcterms:modified xsi:type="dcterms:W3CDTF">2026-06-25T08:27:00Z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